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7FD39" w14:textId="77777777" w:rsidR="003A5072" w:rsidRDefault="003A5072" w:rsidP="003A5072">
      <w:pPr>
        <w:pStyle w:val="NoSpacing"/>
        <w:rPr>
          <w:rFonts w:ascii="Times New Roman" w:hAnsi="Times New Roman" w:cs="Times New Roman"/>
          <w:sz w:val="24"/>
          <w:szCs w:val="24"/>
        </w:rPr>
      </w:pPr>
      <w:r>
        <w:rPr>
          <w:rFonts w:ascii="Times New Roman" w:hAnsi="Times New Roman" w:cs="Times New Roman"/>
          <w:sz w:val="24"/>
          <w:szCs w:val="24"/>
          <w:u w:val="single"/>
        </w:rPr>
        <w:t>Robert PYKMERE</w:t>
      </w:r>
      <w:r>
        <w:rPr>
          <w:rFonts w:ascii="Times New Roman" w:hAnsi="Times New Roman" w:cs="Times New Roman"/>
          <w:sz w:val="24"/>
          <w:szCs w:val="24"/>
        </w:rPr>
        <w:t xml:space="preserve">       (fl.1461-88)</w:t>
      </w:r>
    </w:p>
    <w:p w14:paraId="7EFA29CD" w14:textId="0C15CB2D" w:rsidR="003A5072" w:rsidRDefault="003A5072" w:rsidP="003A5072">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3B2032D9" w14:textId="5D4B7CD5" w:rsidR="00874BBA" w:rsidRDefault="00874BBA" w:rsidP="003A5072">
      <w:pPr>
        <w:pStyle w:val="NoSpacing"/>
        <w:rPr>
          <w:rFonts w:ascii="Times New Roman" w:hAnsi="Times New Roman" w:cs="Times New Roman"/>
          <w:sz w:val="24"/>
          <w:szCs w:val="24"/>
        </w:rPr>
      </w:pPr>
    </w:p>
    <w:p w14:paraId="3400D497" w14:textId="1EE87D33" w:rsidR="00874BBA" w:rsidRDefault="00874BBA" w:rsidP="003A5072">
      <w:pPr>
        <w:pStyle w:val="NoSpacing"/>
        <w:rPr>
          <w:rFonts w:ascii="Times New Roman" w:hAnsi="Times New Roman" w:cs="Times New Roman"/>
          <w:sz w:val="24"/>
          <w:szCs w:val="24"/>
        </w:rPr>
      </w:pPr>
    </w:p>
    <w:p w14:paraId="5817C6EC" w14:textId="0A4B52C7" w:rsidR="00874BBA" w:rsidRDefault="00874BBA" w:rsidP="003A5072">
      <w:pPr>
        <w:pStyle w:val="NoSpacing"/>
        <w:rPr>
          <w:rFonts w:ascii="Times New Roman" w:hAnsi="Times New Roman" w:cs="Times New Roman"/>
          <w:sz w:val="24"/>
          <w:szCs w:val="24"/>
        </w:rPr>
      </w:pPr>
      <w:r>
        <w:rPr>
          <w:rFonts w:ascii="Times New Roman" w:hAnsi="Times New Roman" w:cs="Times New Roman"/>
          <w:sz w:val="24"/>
          <w:szCs w:val="24"/>
        </w:rPr>
        <w:t>= Johanne, who predeceased him.</w:t>
      </w:r>
    </w:p>
    <w:p w14:paraId="21FBD06A" w14:textId="77777777" w:rsidR="00874BBA" w:rsidRDefault="00874BBA" w:rsidP="00874BB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w:t>
      </w:r>
    </w:p>
    <w:p w14:paraId="54772A2E" w14:textId="77777777" w:rsidR="00874BBA" w:rsidRDefault="00874BBA" w:rsidP="00874BB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Biographical Notices of Early London Cutlers” by Charles Welch vol.I published by</w:t>
      </w:r>
    </w:p>
    <w:p w14:paraId="06B35FCF" w14:textId="62F6BE84" w:rsidR="00874BBA" w:rsidRPr="00874BBA" w:rsidRDefault="00874BBA" w:rsidP="003A5072">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the Cutlers’ Company 1916 p.198)</w:t>
      </w:r>
    </w:p>
    <w:p w14:paraId="5E22A338" w14:textId="77777777" w:rsidR="003A5072" w:rsidRDefault="003A5072" w:rsidP="003A5072">
      <w:pPr>
        <w:pStyle w:val="NoSpacing"/>
        <w:rPr>
          <w:rFonts w:ascii="Times New Roman" w:hAnsi="Times New Roman" w:cs="Times New Roman"/>
          <w:sz w:val="24"/>
          <w:szCs w:val="24"/>
        </w:rPr>
      </w:pPr>
    </w:p>
    <w:p w14:paraId="71DC8C68" w14:textId="6F993525" w:rsidR="003A5072" w:rsidRDefault="00874BBA" w:rsidP="00874BBA">
      <w:pPr>
        <w:pStyle w:val="NoSpacing"/>
        <w:tabs>
          <w:tab w:val="left" w:pos="4082"/>
        </w:tabs>
        <w:rPr>
          <w:rFonts w:ascii="Times New Roman" w:hAnsi="Times New Roman" w:cs="Times New Roman"/>
          <w:sz w:val="24"/>
          <w:szCs w:val="24"/>
        </w:rPr>
      </w:pPr>
      <w:r>
        <w:rPr>
          <w:rFonts w:ascii="Times New Roman" w:hAnsi="Times New Roman" w:cs="Times New Roman"/>
          <w:sz w:val="24"/>
          <w:szCs w:val="24"/>
        </w:rPr>
        <w:tab/>
      </w:r>
    </w:p>
    <w:p w14:paraId="6398CBF8" w14:textId="0BDD29DE" w:rsidR="00874BBA" w:rsidRPr="00874BBA" w:rsidRDefault="00874BBA" w:rsidP="00874BBA">
      <w:pPr>
        <w:pStyle w:val="NoSpacing"/>
        <w:tabs>
          <w:tab w:val="left" w:pos="4082"/>
        </w:tabs>
        <w:rPr>
          <w:rFonts w:ascii="Times New Roman" w:hAnsi="Times New Roman" w:cs="Times New Roman"/>
          <w:sz w:val="24"/>
          <w:szCs w:val="24"/>
        </w:rPr>
      </w:pPr>
      <w:r>
        <w:rPr>
          <w:rFonts w:ascii="Times New Roman" w:hAnsi="Times New Roman" w:cs="Times New Roman"/>
          <w:sz w:val="24"/>
          <w:szCs w:val="24"/>
        </w:rPr>
        <w:t xml:space="preserve">         1442-3    He was a liveryman of the Cutlers’ Company(q.v.).</w:t>
      </w:r>
    </w:p>
    <w:p w14:paraId="63048941" w14:textId="77777777" w:rsidR="0082530E" w:rsidRDefault="0082530E" w:rsidP="0082530E">
      <w:pPr>
        <w:pStyle w:val="NoSpacing"/>
        <w:rPr>
          <w:rFonts w:ascii="Times New Roman" w:hAnsi="Times New Roman" w:cs="Times New Roman"/>
          <w:sz w:val="24"/>
          <w:szCs w:val="24"/>
        </w:rPr>
      </w:pPr>
      <w:r>
        <w:rPr>
          <w:rFonts w:ascii="Times New Roman" w:hAnsi="Times New Roman" w:cs="Times New Roman"/>
          <w:sz w:val="24"/>
          <w:szCs w:val="24"/>
        </w:rPr>
        <w:tab/>
        <w:t>1449</w:t>
      </w:r>
      <w:r>
        <w:rPr>
          <w:rFonts w:ascii="Times New Roman" w:hAnsi="Times New Roman" w:cs="Times New Roman"/>
          <w:sz w:val="24"/>
          <w:szCs w:val="24"/>
        </w:rPr>
        <w:tab/>
        <w:t>He took on an apprentice, John Wodecot(q.v.).</w:t>
      </w:r>
    </w:p>
    <w:p w14:paraId="40125F3A" w14:textId="3E9BD3FC" w:rsidR="0082530E" w:rsidRDefault="0082530E" w:rsidP="0082530E">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(London Apprenticeship Abstracts 1442-1850)</w:t>
      </w:r>
    </w:p>
    <w:p w14:paraId="7B203612" w14:textId="3B99AD4A" w:rsidR="00874BBA" w:rsidRDefault="00874BBA" w:rsidP="0082530E">
      <w:pPr>
        <w:pStyle w:val="NoSpacing"/>
        <w:rPr>
          <w:rFonts w:ascii="Times New Roman" w:hAnsi="Times New Roman" w:cs="Times New Roman"/>
          <w:sz w:val="24"/>
          <w:szCs w:val="24"/>
        </w:rPr>
      </w:pPr>
      <w:r>
        <w:rPr>
          <w:rFonts w:ascii="Times New Roman" w:hAnsi="Times New Roman" w:cs="Times New Roman"/>
          <w:sz w:val="24"/>
          <w:szCs w:val="24"/>
        </w:rPr>
        <w:t xml:space="preserve">         1453-4</w:t>
      </w:r>
      <w:r>
        <w:rPr>
          <w:rFonts w:ascii="Times New Roman" w:hAnsi="Times New Roman" w:cs="Times New Roman"/>
          <w:sz w:val="24"/>
          <w:szCs w:val="24"/>
        </w:rPr>
        <w:tab/>
        <w:t>He was Senior Warden of the Cutlers’ Company.</w:t>
      </w:r>
    </w:p>
    <w:p w14:paraId="1199B126" w14:textId="05F1F0A3" w:rsidR="00874BBA" w:rsidRDefault="00874BBA" w:rsidP="00874BBA">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p.198)</w:t>
      </w:r>
    </w:p>
    <w:p w14:paraId="2DA945AD" w14:textId="220A271C" w:rsidR="005856B2" w:rsidRPr="005856B2" w:rsidRDefault="005856B2" w:rsidP="00874BBA">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He had an apprentice called Thomas Shortcote(q.v.).   (ibid.p.358)</w:t>
      </w:r>
    </w:p>
    <w:p w14:paraId="0682DDD9" w14:textId="731E26B6" w:rsidR="00874BBA" w:rsidRPr="008E052E" w:rsidRDefault="00874BBA" w:rsidP="00874BB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1458-9</w:t>
      </w:r>
      <w:r>
        <w:rPr>
          <w:rFonts w:ascii="Times New Roman" w:eastAsia="Times New Roman" w:hAnsi="Times New Roman" w:cs="Times New Roman"/>
          <w:sz w:val="24"/>
          <w:szCs w:val="24"/>
        </w:rPr>
        <w:tab/>
        <w:t>He was Rent-gatherer of the Cutlers’ Company.  (ibid.)</w:t>
      </w:r>
    </w:p>
    <w:p w14:paraId="1BDBFB08" w14:textId="77777777" w:rsidR="0082530E" w:rsidRDefault="0082530E" w:rsidP="0082530E">
      <w:pPr>
        <w:pStyle w:val="NoSpacing"/>
        <w:rPr>
          <w:rFonts w:ascii="Times New Roman" w:hAnsi="Times New Roman" w:cs="Times New Roman"/>
          <w:sz w:val="24"/>
          <w:szCs w:val="24"/>
        </w:rPr>
      </w:pPr>
      <w:r>
        <w:rPr>
          <w:rFonts w:ascii="Times New Roman" w:hAnsi="Times New Roman" w:cs="Times New Roman"/>
          <w:sz w:val="24"/>
          <w:szCs w:val="24"/>
        </w:rPr>
        <w:tab/>
        <w:t>1461</w:t>
      </w:r>
      <w:r>
        <w:rPr>
          <w:rFonts w:ascii="Times New Roman" w:hAnsi="Times New Roman" w:cs="Times New Roman"/>
          <w:sz w:val="24"/>
          <w:szCs w:val="24"/>
        </w:rPr>
        <w:tab/>
        <w:t>He took an apprentice, Michael Acres(q.v.).</w:t>
      </w:r>
    </w:p>
    <w:p w14:paraId="4A8ECABD" w14:textId="6BE067EE" w:rsidR="0082530E" w:rsidRDefault="0082530E" w:rsidP="003A507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(London Apprenticeship Abstracts 1442-1850)</w:t>
      </w:r>
    </w:p>
    <w:p w14:paraId="350375A8" w14:textId="77777777" w:rsidR="003A5072" w:rsidRDefault="003A5072" w:rsidP="003A5072">
      <w:pPr>
        <w:pStyle w:val="NoSpacing"/>
        <w:rPr>
          <w:rFonts w:ascii="Times New Roman" w:hAnsi="Times New Roman" w:cs="Times New Roman"/>
          <w:sz w:val="24"/>
          <w:szCs w:val="24"/>
        </w:rPr>
      </w:pPr>
      <w:r>
        <w:rPr>
          <w:rFonts w:ascii="Times New Roman" w:hAnsi="Times New Roman" w:cs="Times New Roman"/>
          <w:sz w:val="24"/>
          <w:szCs w:val="24"/>
        </w:rPr>
        <w:tab/>
        <w:t>1461</w:t>
      </w:r>
      <w:r>
        <w:rPr>
          <w:rFonts w:ascii="Times New Roman" w:hAnsi="Times New Roman" w:cs="Times New Roman"/>
          <w:sz w:val="24"/>
          <w:szCs w:val="24"/>
        </w:rPr>
        <w:tab/>
        <w:t>He took on an apprentice, Henry Pykmere(q.v.).</w:t>
      </w:r>
    </w:p>
    <w:p w14:paraId="60C57BE1" w14:textId="66BFF91E" w:rsidR="003A5072" w:rsidRDefault="003A5072" w:rsidP="003A507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(London Apprenticeship Abstracts 1442-1850)</w:t>
      </w:r>
    </w:p>
    <w:p w14:paraId="3E154B24" w14:textId="72219F9C" w:rsidR="008E052E" w:rsidRDefault="008E052E" w:rsidP="003A5072">
      <w:pPr>
        <w:pStyle w:val="NoSpacing"/>
        <w:rPr>
          <w:rFonts w:ascii="Times New Roman" w:hAnsi="Times New Roman" w:cs="Times New Roman"/>
          <w:sz w:val="24"/>
          <w:szCs w:val="24"/>
        </w:rPr>
      </w:pPr>
      <w:r>
        <w:rPr>
          <w:rFonts w:ascii="Times New Roman" w:hAnsi="Times New Roman" w:cs="Times New Roman"/>
          <w:sz w:val="24"/>
          <w:szCs w:val="24"/>
        </w:rPr>
        <w:t xml:space="preserve">         1467-8</w:t>
      </w:r>
      <w:r>
        <w:rPr>
          <w:rFonts w:ascii="Times New Roman" w:hAnsi="Times New Roman" w:cs="Times New Roman"/>
          <w:sz w:val="24"/>
          <w:szCs w:val="24"/>
        </w:rPr>
        <w:tab/>
        <w:t>He was Rent-gatherer again.</w:t>
      </w:r>
    </w:p>
    <w:p w14:paraId="0EF51FC2" w14:textId="56E25D01" w:rsidR="008E052E" w:rsidRDefault="008E052E" w:rsidP="008E052E">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p.198)</w:t>
      </w:r>
    </w:p>
    <w:p w14:paraId="1A3F52E1" w14:textId="77777777" w:rsidR="00E20F01" w:rsidRDefault="00E20F01" w:rsidP="00E20F01">
      <w:pPr>
        <w:pStyle w:val="NoSpacing"/>
        <w:rPr>
          <w:rFonts w:ascii="Times New Roman" w:hAnsi="Times New Roman" w:cs="Times New Roman"/>
          <w:sz w:val="24"/>
          <w:szCs w:val="24"/>
        </w:rPr>
      </w:pPr>
      <w:r>
        <w:rPr>
          <w:rFonts w:ascii="Times New Roman" w:hAnsi="Times New Roman" w:cs="Times New Roman"/>
          <w:sz w:val="24"/>
          <w:szCs w:val="24"/>
        </w:rPr>
        <w:tab/>
        <w:t>1468</w:t>
      </w:r>
      <w:r>
        <w:rPr>
          <w:rFonts w:ascii="Times New Roman" w:hAnsi="Times New Roman" w:cs="Times New Roman"/>
          <w:sz w:val="24"/>
          <w:szCs w:val="24"/>
        </w:rPr>
        <w:tab/>
        <w:t>He took on an apprentice, John Russell(q.v.).</w:t>
      </w:r>
    </w:p>
    <w:p w14:paraId="0A5B3D3C" w14:textId="77777777" w:rsidR="00E20F01" w:rsidRDefault="00E20F01" w:rsidP="00E20F01">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6948E2D0" w14:textId="77777777" w:rsidR="00E20F01" w:rsidRDefault="00E20F01" w:rsidP="00E20F01">
      <w:pPr>
        <w:pStyle w:val="NoSpacing"/>
        <w:rPr>
          <w:rFonts w:ascii="Times New Roman" w:hAnsi="Times New Roman" w:cs="Times New Roman"/>
          <w:sz w:val="24"/>
          <w:szCs w:val="24"/>
        </w:rPr>
      </w:pPr>
      <w:r>
        <w:rPr>
          <w:rFonts w:ascii="Times New Roman" w:hAnsi="Times New Roman" w:cs="Times New Roman"/>
          <w:sz w:val="24"/>
          <w:szCs w:val="24"/>
        </w:rPr>
        <w:tab/>
        <w:t>1468</w:t>
      </w:r>
      <w:r>
        <w:rPr>
          <w:rFonts w:ascii="Times New Roman" w:hAnsi="Times New Roman" w:cs="Times New Roman"/>
          <w:sz w:val="24"/>
          <w:szCs w:val="24"/>
        </w:rPr>
        <w:tab/>
        <w:t>He took on an apprentice, Roger Pykmere(q.v.).</w:t>
      </w:r>
    </w:p>
    <w:p w14:paraId="4516E440" w14:textId="3E6DBF14" w:rsidR="00E20F01" w:rsidRDefault="00E20F01" w:rsidP="00E20F01">
      <w:pPr>
        <w:pStyle w:val="NoSpacing"/>
        <w:rPr>
          <w:rFonts w:ascii="Times New Roman" w:eastAsia="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3238B62D" w14:textId="763DD20A" w:rsidR="008E052E" w:rsidRDefault="008E052E" w:rsidP="008E052E">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1468-84</w:t>
      </w:r>
      <w:r>
        <w:rPr>
          <w:rFonts w:ascii="Times New Roman" w:eastAsia="Times New Roman" w:hAnsi="Times New Roman" w:cs="Times New Roman"/>
          <w:sz w:val="24"/>
          <w:szCs w:val="24"/>
        </w:rPr>
        <w:tab/>
        <w:t xml:space="preserve">He was Master of the Cutlers’ Company five times in this period.  </w:t>
      </w:r>
    </w:p>
    <w:p w14:paraId="3CAFCA6F" w14:textId="4A3ADA7E" w:rsidR="00E20F01" w:rsidRDefault="00E20F01" w:rsidP="00E20F01">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p.198)</w:t>
      </w:r>
    </w:p>
    <w:p w14:paraId="2BF2E87E" w14:textId="77777777" w:rsidR="00E20F01" w:rsidRDefault="00E20F01" w:rsidP="00E20F01">
      <w:pPr>
        <w:pStyle w:val="NoSpacing"/>
        <w:rPr>
          <w:rFonts w:ascii="Times New Roman" w:hAnsi="Times New Roman" w:cs="Times New Roman"/>
          <w:sz w:val="24"/>
          <w:szCs w:val="24"/>
        </w:rPr>
      </w:pPr>
      <w:r>
        <w:rPr>
          <w:rFonts w:ascii="Times New Roman" w:hAnsi="Times New Roman" w:cs="Times New Roman"/>
          <w:sz w:val="24"/>
          <w:szCs w:val="24"/>
        </w:rPr>
        <w:tab/>
        <w:t>1470</w:t>
      </w:r>
      <w:r>
        <w:rPr>
          <w:rFonts w:ascii="Times New Roman" w:hAnsi="Times New Roman" w:cs="Times New Roman"/>
          <w:sz w:val="24"/>
          <w:szCs w:val="24"/>
        </w:rPr>
        <w:tab/>
        <w:t>He took on an apprentice, William Hedon(q.v.).</w:t>
      </w:r>
    </w:p>
    <w:p w14:paraId="20CE063D" w14:textId="77777777" w:rsidR="00E20F01" w:rsidRPr="001359BC" w:rsidRDefault="00E20F01" w:rsidP="00E20F01">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1AD20B2F" w14:textId="77777777" w:rsidR="00E20F01" w:rsidRDefault="00E20F01" w:rsidP="00E20F01">
      <w:pPr>
        <w:pStyle w:val="NoSpacing"/>
        <w:rPr>
          <w:rFonts w:ascii="Times New Roman" w:hAnsi="Times New Roman" w:cs="Times New Roman"/>
          <w:sz w:val="24"/>
          <w:szCs w:val="24"/>
        </w:rPr>
      </w:pPr>
      <w:r>
        <w:rPr>
          <w:rFonts w:ascii="Times New Roman" w:hAnsi="Times New Roman" w:cs="Times New Roman"/>
          <w:sz w:val="24"/>
          <w:szCs w:val="24"/>
        </w:rPr>
        <w:tab/>
        <w:t>1471</w:t>
      </w:r>
      <w:r>
        <w:rPr>
          <w:rFonts w:ascii="Times New Roman" w:hAnsi="Times New Roman" w:cs="Times New Roman"/>
          <w:sz w:val="24"/>
          <w:szCs w:val="24"/>
        </w:rPr>
        <w:tab/>
        <w:t>He took on an apprentice, Edmund Hall(q.v.).</w:t>
      </w:r>
    </w:p>
    <w:p w14:paraId="1430B741" w14:textId="4FEB5C32" w:rsidR="00E20F01" w:rsidRDefault="00E20F01" w:rsidP="008E052E">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(ibid.)</w:t>
      </w:r>
    </w:p>
    <w:p w14:paraId="133CB8EB" w14:textId="64BD4DEC" w:rsidR="00F24462" w:rsidRDefault="00F24462" w:rsidP="008E052E">
      <w:pPr>
        <w:pStyle w:val="NoSpacing"/>
        <w:rPr>
          <w:rFonts w:ascii="Times New Roman" w:hAnsi="Times New Roman" w:cs="Times New Roman"/>
          <w:sz w:val="24"/>
          <w:szCs w:val="24"/>
        </w:rPr>
      </w:pPr>
      <w:r>
        <w:rPr>
          <w:rFonts w:ascii="Times New Roman" w:hAnsi="Times New Roman" w:cs="Times New Roman"/>
          <w:sz w:val="24"/>
          <w:szCs w:val="24"/>
        </w:rPr>
        <w:t xml:space="preserve">         1475-6</w:t>
      </w:r>
      <w:r>
        <w:rPr>
          <w:rFonts w:ascii="Times New Roman" w:hAnsi="Times New Roman" w:cs="Times New Roman"/>
          <w:sz w:val="24"/>
          <w:szCs w:val="24"/>
        </w:rPr>
        <w:tab/>
      </w:r>
      <w:r w:rsidR="001D004C">
        <w:rPr>
          <w:rFonts w:ascii="Times New Roman" w:hAnsi="Times New Roman" w:cs="Times New Roman"/>
          <w:sz w:val="24"/>
          <w:szCs w:val="24"/>
        </w:rPr>
        <w:t>He had an apprentice called John Dawne(q.v.)</w:t>
      </w:r>
    </w:p>
    <w:p w14:paraId="4D63512B" w14:textId="7D167E9B" w:rsidR="001D004C" w:rsidRPr="001D004C" w:rsidRDefault="001D004C" w:rsidP="001D004C">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w:t>
      </w:r>
      <w:r>
        <w:rPr>
          <w:rFonts w:ascii="Times New Roman" w:eastAsia="Times New Roman" w:hAnsi="Times New Roman" w:cs="Times New Roman"/>
          <w:sz w:val="24"/>
          <w:szCs w:val="24"/>
        </w:rPr>
        <w:t>365)</w:t>
      </w:r>
    </w:p>
    <w:p w14:paraId="18653C89" w14:textId="5B3696E6" w:rsidR="008E052E" w:rsidRDefault="008E052E" w:rsidP="008E052E">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Feb.1487</w:t>
      </w:r>
      <w:r>
        <w:rPr>
          <w:rFonts w:ascii="Times New Roman" w:eastAsia="Times New Roman" w:hAnsi="Times New Roman" w:cs="Times New Roman"/>
          <w:sz w:val="24"/>
          <w:szCs w:val="24"/>
        </w:rPr>
        <w:tab/>
        <w:t xml:space="preserve">He made his Will.  </w:t>
      </w:r>
    </w:p>
    <w:p w14:paraId="5847D04B" w14:textId="7C543965" w:rsidR="00E20F01" w:rsidRDefault="001D004C" w:rsidP="00E20F01">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ibid. </w:t>
      </w:r>
      <w:r w:rsidR="00E20F01">
        <w:rPr>
          <w:rFonts w:ascii="Times New Roman" w:eastAsia="Times New Roman" w:hAnsi="Times New Roman" w:cs="Times New Roman"/>
          <w:sz w:val="24"/>
          <w:szCs w:val="24"/>
        </w:rPr>
        <w:t>p.198)</w:t>
      </w:r>
    </w:p>
    <w:p w14:paraId="123109BD" w14:textId="31138806" w:rsidR="008E052E" w:rsidRDefault="008E052E" w:rsidP="008E052E">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May</w:t>
      </w:r>
      <w:r>
        <w:rPr>
          <w:rFonts w:ascii="Times New Roman" w:eastAsia="Times New Roman" w:hAnsi="Times New Roman" w:cs="Times New Roman"/>
          <w:sz w:val="24"/>
          <w:szCs w:val="24"/>
        </w:rPr>
        <w:tab/>
        <w:t>His Will was proved.  (ibid.)</w:t>
      </w:r>
    </w:p>
    <w:p w14:paraId="555622EC" w14:textId="6486A248" w:rsidR="008E052E" w:rsidRDefault="008E052E" w:rsidP="008E052E">
      <w:pPr>
        <w:pStyle w:val="NoSpacing"/>
        <w:rPr>
          <w:rFonts w:ascii="Times New Roman" w:eastAsia="Times New Roman" w:hAnsi="Times New Roman" w:cs="Times New Roman"/>
          <w:sz w:val="24"/>
          <w:szCs w:val="24"/>
        </w:rPr>
      </w:pPr>
    </w:p>
    <w:p w14:paraId="1C0C893D" w14:textId="27F99DE9" w:rsidR="008E052E" w:rsidRDefault="008E052E" w:rsidP="008E052E">
      <w:pPr>
        <w:pStyle w:val="NoSpacing"/>
        <w:rPr>
          <w:rFonts w:ascii="Times New Roman" w:eastAsia="Times New Roman" w:hAnsi="Times New Roman" w:cs="Times New Roman"/>
          <w:sz w:val="24"/>
          <w:szCs w:val="24"/>
        </w:rPr>
      </w:pPr>
    </w:p>
    <w:p w14:paraId="2E2BC8B1" w14:textId="7E60D910" w:rsidR="008E052E" w:rsidRDefault="008E052E" w:rsidP="008E052E">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Executor:   Robert Gate, sheather(q.v.).   (ibid.)</w:t>
      </w:r>
    </w:p>
    <w:p w14:paraId="749AAF74" w14:textId="15E9D099" w:rsidR="003A5072" w:rsidRDefault="008E052E" w:rsidP="003A5072">
      <w:pPr>
        <w:pStyle w:val="NoSpacing"/>
        <w:rPr>
          <w:rFonts w:ascii="Times New Roman" w:hAnsi="Times New Roman" w:cs="Times New Roman"/>
          <w:sz w:val="24"/>
          <w:szCs w:val="24"/>
        </w:rPr>
      </w:pPr>
      <w:r>
        <w:rPr>
          <w:rFonts w:ascii="Times New Roman" w:eastAsia="Times New Roman" w:hAnsi="Times New Roman" w:cs="Times New Roman"/>
          <w:sz w:val="24"/>
          <w:szCs w:val="24"/>
        </w:rPr>
        <w:t xml:space="preserve">Overseer:   </w:t>
      </w:r>
      <w:r>
        <w:rPr>
          <w:rFonts w:ascii="Times New Roman" w:hAnsi="Times New Roman" w:cs="Times New Roman"/>
          <w:sz w:val="24"/>
          <w:szCs w:val="24"/>
        </w:rPr>
        <w:t>William Vale, cutler(q.v.).   (ibid.)</w:t>
      </w:r>
    </w:p>
    <w:p w14:paraId="45F4454A" w14:textId="77777777" w:rsidR="008E052E" w:rsidRPr="008E052E" w:rsidRDefault="008E052E" w:rsidP="003A5072">
      <w:pPr>
        <w:pStyle w:val="NoSpacing"/>
        <w:rPr>
          <w:rFonts w:ascii="Times New Roman" w:hAnsi="Times New Roman" w:cs="Times New Roman"/>
          <w:sz w:val="24"/>
          <w:szCs w:val="24"/>
        </w:rPr>
      </w:pPr>
    </w:p>
    <w:p w14:paraId="51B192DE" w14:textId="06028A84" w:rsidR="008E052E" w:rsidRDefault="008E052E" w:rsidP="003A5072">
      <w:pPr>
        <w:pStyle w:val="NoSpacing"/>
        <w:rPr>
          <w:rFonts w:ascii="Times New Roman" w:hAnsi="Times New Roman" w:cs="Times New Roman"/>
          <w:sz w:val="24"/>
          <w:szCs w:val="24"/>
        </w:rPr>
      </w:pPr>
    </w:p>
    <w:p w14:paraId="2657652C" w14:textId="76DEC952" w:rsidR="00E20F01" w:rsidRDefault="00E20F01" w:rsidP="003A5072">
      <w:pPr>
        <w:pStyle w:val="NoSpacing"/>
        <w:rPr>
          <w:rFonts w:ascii="Times New Roman" w:hAnsi="Times New Roman" w:cs="Times New Roman"/>
          <w:sz w:val="24"/>
          <w:szCs w:val="24"/>
        </w:rPr>
      </w:pPr>
    </w:p>
    <w:p w14:paraId="7AF36086" w14:textId="5BDE4194" w:rsidR="005856B2" w:rsidRDefault="005856B2" w:rsidP="003A5072">
      <w:pPr>
        <w:pStyle w:val="NoSpacing"/>
        <w:rPr>
          <w:rFonts w:ascii="Times New Roman" w:hAnsi="Times New Roman" w:cs="Times New Roman"/>
          <w:sz w:val="24"/>
          <w:szCs w:val="24"/>
        </w:rPr>
      </w:pPr>
      <w:r>
        <w:rPr>
          <w:rFonts w:ascii="Times New Roman" w:hAnsi="Times New Roman" w:cs="Times New Roman"/>
          <w:sz w:val="24"/>
          <w:szCs w:val="24"/>
        </w:rPr>
        <w:t>31 January 2023</w:t>
      </w:r>
    </w:p>
    <w:p w14:paraId="7886AF17" w14:textId="1D753DEA" w:rsidR="001D004C" w:rsidRDefault="001D004C" w:rsidP="003A5072">
      <w:pPr>
        <w:pStyle w:val="NoSpacing"/>
        <w:rPr>
          <w:rFonts w:ascii="Times New Roman" w:hAnsi="Times New Roman" w:cs="Times New Roman"/>
          <w:sz w:val="24"/>
          <w:szCs w:val="24"/>
        </w:rPr>
      </w:pPr>
      <w:r>
        <w:rPr>
          <w:rFonts w:ascii="Times New Roman" w:hAnsi="Times New Roman" w:cs="Times New Roman"/>
          <w:sz w:val="24"/>
          <w:szCs w:val="24"/>
        </w:rPr>
        <w:t>25 February 2023</w:t>
      </w:r>
    </w:p>
    <w:p w14:paraId="2675637A"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86068" w14:textId="77777777" w:rsidR="002E76EF" w:rsidRDefault="002E76EF" w:rsidP="009139A6">
      <w:r>
        <w:separator/>
      </w:r>
    </w:p>
  </w:endnote>
  <w:endnote w:type="continuationSeparator" w:id="0">
    <w:p w14:paraId="3A0ED2B0" w14:textId="77777777" w:rsidR="002E76EF" w:rsidRDefault="002E76E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623FD"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D99DA" w14:textId="77777777" w:rsidR="002E76EF" w:rsidRDefault="002E76EF" w:rsidP="009139A6">
      <w:r>
        <w:separator/>
      </w:r>
    </w:p>
  </w:footnote>
  <w:footnote w:type="continuationSeparator" w:id="0">
    <w:p w14:paraId="6195D51C" w14:textId="77777777" w:rsidR="002E76EF" w:rsidRDefault="002E76E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179529"/>
      <w:docPartObj>
        <w:docPartGallery w:val="Page Numbers (Top of Page)"/>
        <w:docPartUnique/>
      </w:docPartObj>
    </w:sdtPr>
    <w:sdtEndPr>
      <w:rPr>
        <w:noProof/>
      </w:rPr>
    </w:sdtEndPr>
    <w:sdtContent>
      <w:p w14:paraId="4A980AA9" w14:textId="6B3B6D42" w:rsidR="00E20F01" w:rsidRDefault="00E20F01">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30337F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72"/>
    <w:rsid w:val="000666E0"/>
    <w:rsid w:val="001D004C"/>
    <w:rsid w:val="002510B7"/>
    <w:rsid w:val="002E76EF"/>
    <w:rsid w:val="003A5072"/>
    <w:rsid w:val="005856B2"/>
    <w:rsid w:val="005C130B"/>
    <w:rsid w:val="0082530E"/>
    <w:rsid w:val="00826F5C"/>
    <w:rsid w:val="00874BBA"/>
    <w:rsid w:val="00885014"/>
    <w:rsid w:val="008E052E"/>
    <w:rsid w:val="009139A6"/>
    <w:rsid w:val="009448BB"/>
    <w:rsid w:val="00A3176C"/>
    <w:rsid w:val="00AE65F8"/>
    <w:rsid w:val="00BA00AB"/>
    <w:rsid w:val="00CB4ED9"/>
    <w:rsid w:val="00E20F01"/>
    <w:rsid w:val="00EB3209"/>
    <w:rsid w:val="00F24462"/>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6A8BE"/>
  <w15:chartTrackingRefBased/>
  <w15:docId w15:val="{CA62C984-2A9D-43E7-8796-1EEECF18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44</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7</cp:revision>
  <cp:lastPrinted>2022-11-16T15:01:00Z</cp:lastPrinted>
  <dcterms:created xsi:type="dcterms:W3CDTF">2022-04-06T13:52:00Z</dcterms:created>
  <dcterms:modified xsi:type="dcterms:W3CDTF">2023-02-25T16:28:00Z</dcterms:modified>
</cp:coreProperties>
</file>